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343DEA" w:rsidTr="00343DEA" w14:paraId="2F6A7A07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DEA" w:rsidRDefault="00343DEA" w14:paraId="6FBEF09B" w14:textId="0253A02B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3DEA" w:rsidRDefault="00343DEA" w14:paraId="0B215E0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343DEA" w:rsidRDefault="00343DEA" w14:paraId="1A1FEAD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343DEA" w:rsidRDefault="00343DEA" w14:paraId="5581D0F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343DEA" w:rsidRDefault="00343DEA" w14:paraId="703B564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343DEA" w:rsidP="00343DEA" w:rsidRDefault="00343DEA" w14:paraId="22D81EE9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343DEA" w:rsidP="00343DEA" w:rsidRDefault="00343DEA" w14:paraId="5826853E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343DEA" w:rsidP="00343DEA" w:rsidRDefault="00343DEA" w14:paraId="58D288F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St-2553/2019</w:t>
      </w:r>
    </w:p>
    <w:p w:rsidR="00343DEA" w:rsidP="00343DEA" w:rsidRDefault="00343DEA" w14:paraId="1FDE6093" w14:textId="77777777">
      <w:pPr>
        <w:tabs>
          <w:tab w:val="left" w:pos="709"/>
        </w:tabs>
      </w:pPr>
      <w:r>
        <w:t xml:space="preserve"> </w:t>
      </w:r>
    </w:p>
    <w:p w:rsidR="00343DEA" w:rsidP="00343DEA" w:rsidRDefault="00343DEA" w14:paraId="312BBB4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343DEA" w:rsidP="00343DEA" w:rsidRDefault="00343DEA" w14:paraId="75BB438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343DEA" w:rsidP="00343DEA" w:rsidRDefault="00343DEA" w14:paraId="2C1AF54D" w14:textId="77777777">
      <w:pPr>
        <w:tabs>
          <w:tab w:val="left" w:pos="709"/>
        </w:tabs>
      </w:pPr>
    </w:p>
    <w:p w:rsidR="00343DEA" w:rsidP="00343DEA" w:rsidRDefault="00343DEA" w14:paraId="214161A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343DEA" w:rsidP="00343DEA" w:rsidRDefault="00343DEA" w14:paraId="644C96AA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343DEA" w:rsidP="00343DEA" w:rsidRDefault="00343DEA" w14:paraId="693CE4C7" w14:textId="77777777">
      <w:pPr>
        <w:tabs>
          <w:tab w:val="left" w:pos="709"/>
        </w:tabs>
      </w:pPr>
    </w:p>
    <w:p w:rsidR="00343DEA" w:rsidP="00343DEA" w:rsidRDefault="00343DEA" w14:paraId="60218B25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343DEA" w:rsidP="00343DEA" w:rsidRDefault="00343DEA" w14:paraId="01E3F704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343DEA" w:rsidP="00343DEA" w:rsidRDefault="00343DEA" w14:paraId="21880F80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343DEA" w:rsidP="00343DEA" w:rsidRDefault="00343DEA" w14:paraId="7BC75A12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343DEA" w:rsidP="00343DEA" w:rsidRDefault="00343DEA" w14:paraId="29D75AB4" w14:textId="77777777">
      <w:pPr>
        <w:tabs>
          <w:tab w:val="left" w:pos="709"/>
        </w:tabs>
      </w:pPr>
    </w:p>
    <w:p w:rsidR="00343DEA" w:rsidP="00343DEA" w:rsidRDefault="00343DEA" w14:paraId="45BF701A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343DEA" w:rsidP="00343DEA" w:rsidRDefault="00343DEA" w14:paraId="5C3C5E93" w14:textId="77777777">
      <w:pPr>
        <w:tabs>
          <w:tab w:val="left" w:pos="709"/>
        </w:tabs>
        <w:jc w:val="both"/>
      </w:pPr>
    </w:p>
    <w:p w:rsidR="00343DEA" w:rsidP="00343DEA" w:rsidRDefault="00343DEA" w14:paraId="13051209" w14:textId="77777777">
      <w:pPr>
        <w:tabs>
          <w:tab w:val="left" w:pos="709"/>
        </w:tabs>
      </w:pPr>
      <w:r>
        <w:t xml:space="preserve"> </w:t>
      </w:r>
      <w:r>
        <w:tab/>
        <w:t>17. St-2553/2019</w:t>
      </w:r>
    </w:p>
    <w:p w:rsidR="00343DEA" w:rsidP="00343DEA" w:rsidRDefault="00343DEA" w14:paraId="44919493" w14:textId="77777777">
      <w:pPr>
        <w:tabs>
          <w:tab w:val="left" w:pos="709"/>
        </w:tabs>
      </w:pPr>
    </w:p>
    <w:p w:rsidR="00343DEA" w:rsidP="00343DEA" w:rsidRDefault="00343DEA" w14:paraId="1FFD92D0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343DEA" w:rsidP="00343DEA" w:rsidRDefault="00343DEA" w14:paraId="5DF5ED02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343DEA" w:rsidP="00343DEA" w:rsidRDefault="00343DEA" w14:paraId="3E924F73" w14:textId="77777777">
      <w:pPr>
        <w:tabs>
          <w:tab w:val="left" w:pos="709"/>
        </w:tabs>
        <w:jc w:val="both"/>
      </w:pPr>
      <w:r>
        <w:tab/>
        <w:t>OIB: 85821130368</w:t>
      </w:r>
    </w:p>
    <w:p w:rsidR="00343DEA" w:rsidP="00343DEA" w:rsidRDefault="00343DEA" w14:paraId="0DFED3EF" w14:textId="77777777">
      <w:pPr>
        <w:tabs>
          <w:tab w:val="left" w:pos="709"/>
        </w:tabs>
        <w:jc w:val="both"/>
      </w:pPr>
    </w:p>
    <w:p w:rsidR="00343DEA" w:rsidP="00343DEA" w:rsidRDefault="00343DEA" w14:paraId="0415338C" w14:textId="77777777">
      <w:pPr>
        <w:tabs>
          <w:tab w:val="left" w:pos="709"/>
        </w:tabs>
        <w:jc w:val="both"/>
      </w:pPr>
      <w:r>
        <w:t xml:space="preserve">protiv </w:t>
      </w:r>
    </w:p>
    <w:p w:rsidR="00343DEA" w:rsidP="00343DEA" w:rsidRDefault="00343DEA" w14:paraId="3C672C6B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343DEA" w:rsidP="00343DEA" w:rsidRDefault="00343DEA" w14:paraId="5D1FE54D" w14:textId="77777777">
      <w:pPr>
        <w:tabs>
          <w:tab w:val="left" w:pos="709"/>
        </w:tabs>
        <w:ind w:left="708"/>
        <w:jc w:val="both"/>
      </w:pPr>
      <w:r>
        <w:tab/>
        <w:t>FRIZMES d.o.o., Samobor, Dragutina Prešerna 14, OIB: 00251518418</w:t>
      </w:r>
    </w:p>
    <w:p w:rsidR="00343DEA" w:rsidP="00343DEA" w:rsidRDefault="00343DEA" w14:paraId="2BACB269" w14:textId="77777777">
      <w:pPr>
        <w:tabs>
          <w:tab w:val="left" w:pos="709"/>
        </w:tabs>
        <w:ind w:left="708"/>
        <w:jc w:val="both"/>
      </w:pPr>
    </w:p>
    <w:p w:rsidR="00343DEA" w:rsidP="00343DEA" w:rsidRDefault="00343DEA" w14:paraId="1B452E27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343DEA" w:rsidP="00343DEA" w:rsidRDefault="00343DEA" w14:paraId="48085700" w14:textId="77777777">
      <w:pPr>
        <w:tabs>
          <w:tab w:val="left" w:pos="709"/>
        </w:tabs>
        <w:jc w:val="both"/>
      </w:pPr>
    </w:p>
    <w:p w:rsidR="00343DEA" w:rsidP="00343DEA" w:rsidRDefault="00343DEA" w14:paraId="02FE63C2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343DEA" w:rsidP="00343DEA" w:rsidRDefault="00343DEA" w14:paraId="7445CB43" w14:textId="77777777">
      <w:pPr>
        <w:tabs>
          <w:tab w:val="left" w:pos="709"/>
        </w:tabs>
      </w:pPr>
    </w:p>
    <w:p w:rsidR="00343DEA" w:rsidP="00343DEA" w:rsidRDefault="00343DEA" w14:paraId="3493B59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343DEA" w:rsidP="00343DEA" w:rsidRDefault="00343DEA" w14:paraId="21AB2493" w14:textId="77777777">
      <w:pPr>
        <w:tabs>
          <w:tab w:val="left" w:pos="709"/>
        </w:tabs>
      </w:pPr>
    </w:p>
    <w:p w:rsidR="00343DEA" w:rsidP="00343DEA" w:rsidRDefault="00343DEA" w14:paraId="3DA6DB6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343DEA" w:rsidP="00343DEA" w:rsidRDefault="00343DEA" w14:paraId="453B69D0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343DEA" w:rsidP="00343DEA" w:rsidRDefault="00343DEA" w14:paraId="13572C47" w14:textId="77777777">
      <w:pPr>
        <w:tabs>
          <w:tab w:val="left" w:pos="709"/>
        </w:tabs>
      </w:pPr>
    </w:p>
    <w:p w:rsidR="00343DEA" w:rsidP="00343DEA" w:rsidRDefault="00343DEA" w14:paraId="124A5FDC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A97E173" w14:textId="0A97E173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DEA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3DE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43DEA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43DEA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43DEA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43DEA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343DE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43DE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43DE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43D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DEA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DEA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DEA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DEA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43DE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3D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3DE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200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2553</izvorni_sadrzaj>
    <derivirana_varijabla naziv="DomainObject.Predmet.Broj_1">2553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listopada 2019.</izvorni_sadrzaj>
    <derivirana_varijabla naziv="DomainObject.Predmet.DatumIzradeOptuznogAkta_1">14. listopada 2019.</derivirana_varijabla>
  </DomainObject.Predmet.DatumIzradeOptuznogAkta>
  <DomainObject.Predmet.DatumIzradeOptuznogAktaFormated>
    <izvorni_sadrzaj>14.10.2019.</izvorni_sadrzaj>
    <derivirana_varijabla naziv="DomainObject.Predmet.DatumIzradeOptuznogAktaFormated_1">14.10.2019.</derivirana_varijabla>
  </DomainObject.Predmet.DatumIzradeOptuznogAktaFormated>
  <DomainObject.Predmet.DatumOsnivanja>
    <izvorni_sadrzaj>14. listopada 2019.</izvorni_sadrzaj>
    <derivirana_varijabla naziv="DomainObject.Predmet.DatumOsnivanja_1">14.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listopada 2019.</izvorni_sadrzaj>
    <derivirana_varijabla naziv="DomainObject.Predmet.DatumPrimitkaOptuznogAkta_1">14.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St-2553/2019</izvorni_sadrzaj>
    <derivirana_varijabla naziv="DomainObject.Predmet.OznakaBroj_1">St-2553/2019</derivirana_varijabla>
  </DomainObject.Predmet.OznakaBroj>
  <DomainObject.Predmet.OznakaBrojOptuznogAkta>
    <izvorni_sadrzaj>04-06-19-4476</izvorni_sadrzaj>
    <derivirana_varijabla naziv="DomainObject.Predmet.OznakaBrojOptuznogAkta_1">04-06-19-4476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FRIZMES d.o.o.</izvorni_sadrzaj>
    <derivirana_varijabla naziv="DomainObject.Predmet.ProtustrankaFormated_1">  FRIZMES d.o.o.</derivirana_varijabla>
  </DomainObject.Predmet.ProtustrankaFormated>
  <DomainObject.Predmet.ProtustrankaFormatedOIB>
    <izvorni_sadrzaj>  FRIZMES d.o.o., OIB 00251518418</izvorni_sadrzaj>
    <derivirana_varijabla naziv="DomainObject.Predmet.ProtustrankaFormatedOIB_1">  FRIZMES d.o.o., OIB 00251518418</derivirana_varijabla>
  </DomainObject.Predmet.ProtustrankaFormatedOIB>
  <DomainObject.Predmet.ProtustrankaFormatedWithAdress>
    <izvorni_sadrzaj> FRIZMES d.o.o., Dragutina Prešerna 14, 10430 Samobor</izvorni_sadrzaj>
    <derivirana_varijabla naziv="DomainObject.Predmet.ProtustrankaFormatedWithAdress_1"> FRIZMES d.o.o., Dragutina Prešerna 14, 10430 Samobor</derivirana_varijabla>
  </DomainObject.Predmet.ProtustrankaFormatedWithAdress>
  <DomainObject.Predmet.ProtustrankaFormatedWithAdressOIB>
    <izvorni_sadrzaj> FRIZMES d.o.o., OIB 00251518418, Dragutina Prešerna 14, 10430 Samobor</izvorni_sadrzaj>
    <derivirana_varijabla naziv="DomainObject.Predmet.ProtustrankaFormatedWithAdressOIB_1"> FRIZMES d.o.o., OIB 00251518418, Dragutina Prešerna 14, 10430 Samobor</derivirana_varijabla>
  </DomainObject.Predmet.ProtustrankaFormatedWithAdressOIB>
  <DomainObject.Predmet.ProtustrankaWithAdress>
    <izvorni_sadrzaj>FRIZMES d.o.o. Dragutina Prešerna 14, 10430 Samobor</izvorni_sadrzaj>
    <derivirana_varijabla naziv="DomainObject.Predmet.ProtustrankaWithAdress_1">FRIZMES d.o.o. Dragutina Prešerna 14, 10430 Samobor</derivirana_varijabla>
  </DomainObject.Predmet.ProtustrankaWithAdress>
  <DomainObject.Predmet.ProtustrankaWithAdressOIB>
    <izvorni_sadrzaj>FRIZMES d.o.o., OIB 00251518418, Dragutina Prešerna 14, 10430 Samobor</izvorni_sadrzaj>
    <derivirana_varijabla naziv="DomainObject.Predmet.ProtustrankaWithAdressOIB_1">FRIZMES d.o.o., OIB 00251518418, Dragutina Prešerna 14, 10430 Samobor</derivirana_varijabla>
  </DomainObject.Predmet.ProtustrankaWithAdressOIB>
  <DomainObject.Predmet.ProtustrankaNazivFormated>
    <izvorni_sadrzaj>FRIZMES d.o.o.</izvorni_sadrzaj>
    <derivirana_varijabla naziv="DomainObject.Predmet.ProtustrankaNazivFormated_1">FRIZMES d.o.o.</derivirana_varijabla>
  </DomainObject.Predmet.ProtustrankaNazivFormated>
  <DomainObject.Predmet.ProtustrankaNazivFormatedOIB>
    <izvorni_sadrzaj>FRIZMES d.o.o., OIB 00251518418</izvorni_sadrzaj>
    <derivirana_varijabla naziv="DomainObject.Predmet.ProtustrankaNazivFormatedOIB_1">FRIZMES d.o.o., OIB 00251518418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FRIZMES d.o.o.</item>
    </izvorni_sadrzaj>
    <derivirana_varijabla naziv="DomainObject.Predmet.ProtuStrankaListFormated_1">
      <item>FRIZMES d.o.o.</item>
    </derivirana_varijabla>
  </DomainObject.Predmet.ProtuStrankaListFormated>
  <DomainObject.Predmet.ProtuStrankaListFormatedOIB>
    <izvorni_sadrzaj>
      <item>FRIZMES d.o.o., OIB 00251518418</item>
    </izvorni_sadrzaj>
    <derivirana_varijabla naziv="DomainObject.Predmet.ProtuStrankaListFormatedOIB_1">
      <item>FRIZMES d.o.o., OIB 00251518418</item>
    </derivirana_varijabla>
  </DomainObject.Predmet.ProtuStrankaListFormatedOIB>
  <DomainObject.Predmet.ProtuStrankaListFormatedWithAdress>
    <izvorni_sadrzaj>
      <item>FRIZMES d.o.o., Dragutina Prešerna 14, 10430 Samobor</item>
    </izvorni_sadrzaj>
    <derivirana_varijabla naziv="DomainObject.Predmet.ProtuStrankaListFormatedWithAdress_1">
      <item>FRIZMES d.o.o., Dragutina Prešerna 14, 10430 Samobor</item>
    </derivirana_varijabla>
  </DomainObject.Predmet.ProtuStrankaListFormatedWithAdress>
  <DomainObject.Predmet.ProtuStrankaListFormatedWithAdressOIB>
    <izvorni_sadrzaj>
      <item>FRIZMES d.o.o., OIB 00251518418, Dragutina Prešerna 14, 10430 Samobor</item>
    </izvorni_sadrzaj>
    <derivirana_varijabla naziv="DomainObject.Predmet.ProtuStrankaListFormatedWithAdressOIB_1">
      <item>FRIZMES d.o.o., OIB 00251518418, Dragutina Prešerna 14, 10430 Samobor</item>
    </derivirana_varijabla>
  </DomainObject.Predmet.ProtuStrankaListFormatedWithAdressOIB>
  <DomainObject.Predmet.ProtuStrankaListNazivFormated>
    <izvorni_sadrzaj>
      <item>FRIZMES d.o.o.</item>
    </izvorni_sadrzaj>
    <derivirana_varijabla naziv="DomainObject.Predmet.ProtuStrankaListNazivFormated_1">
      <item>FRIZMES d.o.o.</item>
    </derivirana_varijabla>
  </DomainObject.Predmet.ProtuStrankaListNazivFormated>
  <DomainObject.Predmet.ProtuStrankaListNazivFormatedOIB>
    <izvorni_sadrzaj>
      <item>FRIZMES d.o.o., OIB 00251518418</item>
    </izvorni_sadrzaj>
    <derivirana_varijabla naziv="DomainObject.Predmet.ProtuStrankaListNazivFormatedOIB_1">
      <item>FRIZMES d.o.o., OIB 00251518418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FRIZMES d.o.o.</izvorni_sadrzaj>
    <derivirana_varijabla naziv="DomainObject.Predmet.ProtustrankaIDrugi_1">FRIZMES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FRIZMES d.o.o., OIB 00251518418, Dragutina Prešerna 14, 10430 Samobor</izvorni_sadrzaj>
    <derivirana_varijabla naziv="DomainObject.Predmet.ProtustrankaIDrugiAdressOIB_1">FRIZMES d.o.o., OIB 00251518418, Dragutina Prešerna 14,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FRIZMES d.o.o.</item>
      <item>Financijska agencija</item>
    </izvorni_sadrzaj>
    <derivirana_varijabla naziv="DomainObject.Predmet.SudioniciListNaziv_1">
      <item>FRIZMES d.o.o.</item>
      <item>Financijska agencija</item>
    </derivirana_varijabla>
  </DomainObject.Predmet.SudioniciListNaziv>
  <DomainObject.Predmet.SudioniciListAdressOIB>
    <izvorni_sadrzaj>
      <item>FRIZMES d.o.o., OIB 00251518418, Dragutina Prešerna 14,10430 Samobor</item>
      <item>Financijska agencija, OIB 85821130368, TRG SVIBANJSKIH ŽRTAVA 1995. 1,10000 Zagreb</item>
    </izvorni_sadrzaj>
    <derivirana_varijabla naziv="DomainObject.Predmet.SudioniciListAdressOIB_1">
      <item>FRIZMES d.o.o., OIB 00251518418, Dragutina Prešerna 14,10430 Samobor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00251518418</item>
      <item>, OIB 85821130368</item>
    </izvorni_sadrzaj>
    <derivirana_varijabla naziv="DomainObject.Predmet.SudioniciListNazivOIB_1">
      <item>, OIB 00251518418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listopada 2019.</izvorni_sadrzaj>
    <derivirana_varijabla naziv="DomainObject.Predmet.DatumPocetkaProcesa_1">14.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822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